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A750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E0848" w:rsidRPr="006E0848">
        <w:rPr>
          <w:rFonts w:eastAsia="Arial"/>
          <w:b/>
          <w:kern w:val="3"/>
          <w:sz w:val="24"/>
          <w:szCs w:val="24"/>
          <w:lang w:eastAsia="zh-CN"/>
        </w:rPr>
        <w:t>г. Агрыз, ул. Лесопильная, д. 8А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750A7" w:rsidRPr="003750A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6E0848" w:rsidRPr="006E0848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6E0848" w:rsidRPr="006E0848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E0848" w:rsidRPr="006E0848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6E084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0848" w:rsidRPr="006E0848">
        <w:rPr>
          <w:b/>
          <w:color w:val="000000"/>
          <w:kern w:val="3"/>
          <w:sz w:val="24"/>
          <w:szCs w:val="24"/>
          <w:lang w:eastAsia="zh-CN" w:bidi="hi-IN"/>
        </w:rPr>
        <w:t>266 601,70</w:t>
      </w:r>
      <w:r w:rsidR="006E084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B510D" w:rsidRPr="00EB510D">
        <w:rPr>
          <w:b/>
          <w:bCs/>
          <w:color w:val="000000"/>
          <w:kern w:val="3"/>
          <w:sz w:val="24"/>
          <w:szCs w:val="24"/>
          <w:lang w:eastAsia="zh-CN" w:bidi="hi-IN"/>
        </w:rPr>
        <w:t>24 000,00</w:t>
      </w:r>
      <w:r w:rsidR="00EB510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6E0848" w:rsidRPr="006E0848">
        <w:rPr>
          <w:b/>
          <w:color w:val="000000"/>
          <w:kern w:val="3"/>
          <w:sz w:val="24"/>
          <w:szCs w:val="24"/>
          <w:lang w:eastAsia="zh-CN" w:bidi="hi-IN"/>
        </w:rPr>
        <w:t>4 425,41</w:t>
      </w:r>
      <w:r w:rsidR="006E084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21EF"/>
    <w:rsid w:val="0024528C"/>
    <w:rsid w:val="00246EAC"/>
    <w:rsid w:val="00263D3B"/>
    <w:rsid w:val="00264EFC"/>
    <w:rsid w:val="002662BA"/>
    <w:rsid w:val="00272879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750A7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7F03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0848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510D"/>
    <w:rsid w:val="00EC5D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01390-1334-4B79-B88E-41B8EA28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298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2024-06-18T11:57:00Z</dcterms:created>
  <dcterms:modified xsi:type="dcterms:W3CDTF">2024-07-01T10:21:00Z</dcterms:modified>
</cp:coreProperties>
</file>